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2A72B" w14:textId="14FCD776" w:rsidR="00BA00AB" w:rsidRDefault="004E535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Agnes MARTELL</w:t>
      </w:r>
      <w:r>
        <w:rPr>
          <w:rFonts w:cs="Times New Roman"/>
          <w:szCs w:val="24"/>
        </w:rPr>
        <w:t xml:space="preserve">       (d.ca.1423)</w:t>
      </w:r>
    </w:p>
    <w:p w14:paraId="09BAFEEF" w14:textId="19E4EDA3" w:rsidR="004E5359" w:rsidRDefault="004E535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Widow.</w:t>
      </w:r>
    </w:p>
    <w:p w14:paraId="26238114" w14:textId="77777777" w:rsidR="004E5359" w:rsidRDefault="004E5359" w:rsidP="009139A6">
      <w:pPr>
        <w:pStyle w:val="NoSpacing"/>
        <w:rPr>
          <w:rFonts w:cs="Times New Roman"/>
          <w:szCs w:val="24"/>
        </w:rPr>
      </w:pPr>
    </w:p>
    <w:p w14:paraId="2C073674" w14:textId="77777777" w:rsidR="004E5359" w:rsidRDefault="004E5359" w:rsidP="009139A6">
      <w:pPr>
        <w:pStyle w:val="NoSpacing"/>
        <w:rPr>
          <w:rFonts w:cs="Times New Roman"/>
          <w:szCs w:val="24"/>
        </w:rPr>
      </w:pPr>
    </w:p>
    <w:p w14:paraId="204F05AB" w14:textId="7F4E82FB" w:rsidR="004E5359" w:rsidRDefault="004E535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Thomas.   (C.F.R. 1422-30 p.50)</w:t>
      </w:r>
    </w:p>
    <w:p w14:paraId="670652BF" w14:textId="77777777" w:rsidR="004E5359" w:rsidRDefault="004E5359" w:rsidP="009139A6">
      <w:pPr>
        <w:pStyle w:val="NoSpacing"/>
        <w:rPr>
          <w:rFonts w:cs="Times New Roman"/>
          <w:szCs w:val="24"/>
        </w:rPr>
      </w:pPr>
    </w:p>
    <w:p w14:paraId="606E7048" w14:textId="77777777" w:rsidR="004E5359" w:rsidRDefault="004E5359" w:rsidP="009139A6">
      <w:pPr>
        <w:pStyle w:val="NoSpacing"/>
        <w:rPr>
          <w:rFonts w:cs="Times New Roman"/>
          <w:szCs w:val="24"/>
        </w:rPr>
      </w:pPr>
    </w:p>
    <w:p w14:paraId="48EA7B10" w14:textId="346561B6" w:rsidR="004E5359" w:rsidRDefault="004E535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Nov.1423</w:t>
      </w:r>
      <w:r>
        <w:rPr>
          <w:rFonts w:cs="Times New Roman"/>
          <w:szCs w:val="24"/>
        </w:rPr>
        <w:tab/>
        <w:t>Writ of diem clausit extremum to the Escheator of Essex.   (ibid.)</w:t>
      </w:r>
    </w:p>
    <w:p w14:paraId="4439A6DB" w14:textId="77777777" w:rsidR="004E5359" w:rsidRDefault="004E5359" w:rsidP="009139A6">
      <w:pPr>
        <w:pStyle w:val="NoSpacing"/>
        <w:rPr>
          <w:rFonts w:cs="Times New Roman"/>
          <w:szCs w:val="24"/>
        </w:rPr>
      </w:pPr>
    </w:p>
    <w:p w14:paraId="3AFDE5B6" w14:textId="77777777" w:rsidR="004E5359" w:rsidRDefault="004E5359" w:rsidP="009139A6">
      <w:pPr>
        <w:pStyle w:val="NoSpacing"/>
        <w:rPr>
          <w:rFonts w:cs="Times New Roman"/>
          <w:szCs w:val="24"/>
        </w:rPr>
      </w:pPr>
    </w:p>
    <w:p w14:paraId="0D388820" w14:textId="77CE4CA0" w:rsidR="004E5359" w:rsidRPr="004E5359" w:rsidRDefault="004E535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December 2023</w:t>
      </w:r>
    </w:p>
    <w:sectPr w:rsidR="004E5359" w:rsidRPr="004E535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86B02" w14:textId="77777777" w:rsidR="004E5359" w:rsidRDefault="004E5359" w:rsidP="009139A6">
      <w:r>
        <w:separator/>
      </w:r>
    </w:p>
  </w:endnote>
  <w:endnote w:type="continuationSeparator" w:id="0">
    <w:p w14:paraId="7E5FA2C7" w14:textId="77777777" w:rsidR="004E5359" w:rsidRDefault="004E535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CD9E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58A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D467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3D74C" w14:textId="77777777" w:rsidR="004E5359" w:rsidRDefault="004E5359" w:rsidP="009139A6">
      <w:r>
        <w:separator/>
      </w:r>
    </w:p>
  </w:footnote>
  <w:footnote w:type="continuationSeparator" w:id="0">
    <w:p w14:paraId="0F60C743" w14:textId="77777777" w:rsidR="004E5359" w:rsidRDefault="004E535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A76F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B08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762C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9"/>
    <w:rsid w:val="000666E0"/>
    <w:rsid w:val="002510B7"/>
    <w:rsid w:val="004E5359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8F3A6"/>
  <w15:chartTrackingRefBased/>
  <w15:docId w15:val="{C158ED04-5C3B-4CBD-9857-57198B20A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2023-12-19T20:44:00Z</dcterms:created>
  <dcterms:modified xsi:type="dcterms:W3CDTF">2023-12-19T20:47:00Z</dcterms:modified>
</cp:coreProperties>
</file>